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SWAFIELD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Braunston</w:t>
      </w:r>
      <w:proofErr w:type="spellEnd"/>
      <w:r>
        <w:rPr>
          <w:rFonts w:ascii="Times New Roman" w:hAnsi="Times New Roman" w:cs="Times New Roman"/>
          <w:sz w:val="24"/>
          <w:szCs w:val="24"/>
        </w:rPr>
        <w:t>, Rutland.</w:t>
      </w: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Nov.1419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Oakham</w:t>
      </w: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into the lands of the late Isabel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Plesyngton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(d.1411)(q.v.).</w:t>
      </w: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21-213)</w:t>
      </w: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4ABA" w:rsidRPr="00874ABA" w:rsidRDefault="00874AB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January 2016</w:t>
      </w:r>
    </w:p>
    <w:sectPr w:rsidR="00874ABA" w:rsidRPr="00874A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ABA" w:rsidRDefault="00874ABA" w:rsidP="00564E3C">
      <w:pPr>
        <w:spacing w:after="0" w:line="240" w:lineRule="auto"/>
      </w:pPr>
      <w:r>
        <w:separator/>
      </w:r>
    </w:p>
  </w:endnote>
  <w:endnote w:type="continuationSeparator" w:id="0">
    <w:p w:rsidR="00874ABA" w:rsidRDefault="00874AB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74ABA">
      <w:rPr>
        <w:rFonts w:ascii="Times New Roman" w:hAnsi="Times New Roman" w:cs="Times New Roman"/>
        <w:noProof/>
        <w:sz w:val="24"/>
        <w:szCs w:val="24"/>
      </w:rPr>
      <w:t>27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ABA" w:rsidRDefault="00874ABA" w:rsidP="00564E3C">
      <w:pPr>
        <w:spacing w:after="0" w:line="240" w:lineRule="auto"/>
      </w:pPr>
      <w:r>
        <w:separator/>
      </w:r>
    </w:p>
  </w:footnote>
  <w:footnote w:type="continuationSeparator" w:id="0">
    <w:p w:rsidR="00874ABA" w:rsidRDefault="00874AB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ABA"/>
    <w:rsid w:val="00372DC6"/>
    <w:rsid w:val="00564E3C"/>
    <w:rsid w:val="0064591D"/>
    <w:rsid w:val="00874AB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3573C"/>
  <w15:chartTrackingRefBased/>
  <w15:docId w15:val="{2FA32327-310B-40B4-97C3-DAB932276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2016-01-27T21:39:00Z</dcterms:created>
  <dcterms:modified xsi:type="dcterms:W3CDTF">2016-01-27T21:45:00Z</dcterms:modified>
</cp:coreProperties>
</file>